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7B" w:rsidRDefault="0088667B" w:rsidP="0001627F">
      <w:pPr>
        <w:jc w:val="center"/>
        <w:rPr>
          <w:sz w:val="28"/>
          <w:szCs w:val="28"/>
        </w:rPr>
      </w:pPr>
      <w:r>
        <w:rPr>
          <w:sz w:val="28"/>
          <w:szCs w:val="28"/>
        </w:rPr>
        <w:t>ОРИЕНТИРОВКА</w:t>
      </w:r>
    </w:p>
    <w:p w:rsidR="0088667B" w:rsidRPr="0001627F" w:rsidRDefault="0088667B" w:rsidP="0001627F">
      <w:pPr>
        <w:jc w:val="center"/>
        <w:rPr>
          <w:sz w:val="28"/>
          <w:szCs w:val="28"/>
        </w:rPr>
      </w:pPr>
    </w:p>
    <w:p w:rsidR="0088667B" w:rsidRPr="00EA179D" w:rsidRDefault="0088667B" w:rsidP="003568BD">
      <w:pPr>
        <w:ind w:left="540" w:righ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ПАЛЬЧУК ИВАН ВАСИЛЬЕВИЧ</w:t>
      </w:r>
    </w:p>
    <w:p w:rsidR="0088667B" w:rsidRDefault="0088667B" w:rsidP="003A421B">
      <w:pPr>
        <w:ind w:left="540"/>
        <w:rPr>
          <w:b/>
          <w:sz w:val="28"/>
          <w:szCs w:val="28"/>
        </w:rPr>
      </w:pPr>
    </w:p>
    <w:p w:rsidR="0088667B" w:rsidRPr="003568BD" w:rsidRDefault="0088667B" w:rsidP="003A421B">
      <w:pPr>
        <w:ind w:left="54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-17.9pt;margin-top:-10.35pt;width:144.6pt;height:192.8pt;z-index:-251658240;visibility:visible" wrapcoords="-336 -252 -336 21768 21936 21768 21936 -252 -336 -252" stroked="t" strokecolor="windowText" strokeweight="2.25pt">
            <v:imagedata r:id="rId4" o:title=""/>
            <w10:wrap type="through"/>
          </v:shape>
        </w:pict>
      </w:r>
      <w:r w:rsidRPr="003568BD">
        <w:rPr>
          <w:b/>
          <w:sz w:val="28"/>
          <w:szCs w:val="28"/>
        </w:rPr>
        <w:t>дата рождения: 14.04.1998</w:t>
      </w:r>
      <w:r w:rsidRPr="003568BD">
        <w:rPr>
          <w:sz w:val="28"/>
          <w:szCs w:val="28"/>
        </w:rPr>
        <w:t xml:space="preserve"> г.</w:t>
      </w:r>
    </w:p>
    <w:p w:rsidR="0088667B" w:rsidRPr="00F92910" w:rsidRDefault="0088667B" w:rsidP="003A421B">
      <w:pPr>
        <w:rPr>
          <w:b/>
        </w:rPr>
      </w:pPr>
      <w:r w:rsidRPr="003568BD">
        <w:rPr>
          <w:b/>
          <w:sz w:val="28"/>
          <w:szCs w:val="28"/>
        </w:rPr>
        <w:t>место рождения</w:t>
      </w:r>
      <w:r w:rsidRPr="00F92910">
        <w:rPr>
          <w:b/>
        </w:rPr>
        <w:t>:</w:t>
      </w:r>
      <w:r>
        <w:rPr>
          <w:b/>
        </w:rPr>
        <w:t>г. Нижневартовск</w:t>
      </w:r>
    </w:p>
    <w:p w:rsidR="0088667B" w:rsidRDefault="0088667B" w:rsidP="003A421B"/>
    <w:p w:rsidR="0088667B" w:rsidRPr="00F92910" w:rsidRDefault="0088667B" w:rsidP="003A421B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88667B" w:rsidRDefault="0088667B" w:rsidP="003A421B"/>
    <w:p w:rsidR="0088667B" w:rsidRDefault="0088667B" w:rsidP="003A421B">
      <w:pPr>
        <w:pStyle w:val="BodyText"/>
        <w:ind w:left="2832" w:firstLine="708"/>
        <w:rPr>
          <w:i/>
          <w:iCs/>
          <w:szCs w:val="28"/>
          <w:lang w:val="ru-RU"/>
        </w:rPr>
      </w:pPr>
      <w:bookmarkStart w:id="0" w:name="_GoBack"/>
      <w:bookmarkEnd w:id="0"/>
    </w:p>
    <w:p w:rsidR="0088667B" w:rsidRPr="003568BD" w:rsidRDefault="0088667B" w:rsidP="00F07E10">
      <w:pPr>
        <w:pStyle w:val="BodyText"/>
        <w:rPr>
          <w:lang w:val="ru-RU"/>
        </w:rPr>
      </w:pPr>
    </w:p>
    <w:p w:rsidR="0088667B" w:rsidRPr="00F07E10" w:rsidRDefault="0088667B" w:rsidP="00F07E10">
      <w:pPr>
        <w:jc w:val="both"/>
        <w:rPr>
          <w:sz w:val="28"/>
        </w:rPr>
      </w:pPr>
    </w:p>
    <w:p w:rsidR="0088667B" w:rsidRPr="001742F6" w:rsidRDefault="0088667B" w:rsidP="00F07E10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88667B" w:rsidRDefault="0088667B" w:rsidP="00F07E10">
      <w:r w:rsidRPr="001742F6">
        <w:t xml:space="preserve"> (83462)</w:t>
      </w:r>
      <w:r>
        <w:t xml:space="preserve">  95-80-32, 95-80-39, 611790, 604822</w:t>
      </w:r>
    </w:p>
    <w:p w:rsidR="0088667B" w:rsidRDefault="0088667B" w:rsidP="003A421B">
      <w:pPr>
        <w:jc w:val="center"/>
        <w:rPr>
          <w:b/>
          <w:sz w:val="28"/>
        </w:rPr>
      </w:pPr>
    </w:p>
    <w:sectPr w:rsidR="0088667B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1627F"/>
    <w:rsid w:val="00020852"/>
    <w:rsid w:val="000339A3"/>
    <w:rsid w:val="000A7F04"/>
    <w:rsid w:val="000F79C8"/>
    <w:rsid w:val="001359FC"/>
    <w:rsid w:val="001742F6"/>
    <w:rsid w:val="001753B1"/>
    <w:rsid w:val="001E4D00"/>
    <w:rsid w:val="00214E9B"/>
    <w:rsid w:val="002B4EF8"/>
    <w:rsid w:val="002D134D"/>
    <w:rsid w:val="00302DF9"/>
    <w:rsid w:val="00321917"/>
    <w:rsid w:val="003568BD"/>
    <w:rsid w:val="003A421B"/>
    <w:rsid w:val="003A773F"/>
    <w:rsid w:val="0042699B"/>
    <w:rsid w:val="00435FD7"/>
    <w:rsid w:val="004537F0"/>
    <w:rsid w:val="00494F8F"/>
    <w:rsid w:val="004B5C2B"/>
    <w:rsid w:val="004E6CFC"/>
    <w:rsid w:val="004F791A"/>
    <w:rsid w:val="005E783F"/>
    <w:rsid w:val="00610FE6"/>
    <w:rsid w:val="0066069B"/>
    <w:rsid w:val="006716E8"/>
    <w:rsid w:val="00683A4A"/>
    <w:rsid w:val="006D6B3A"/>
    <w:rsid w:val="006F68EF"/>
    <w:rsid w:val="0072313E"/>
    <w:rsid w:val="007B53F9"/>
    <w:rsid w:val="008408FC"/>
    <w:rsid w:val="00844159"/>
    <w:rsid w:val="0088667B"/>
    <w:rsid w:val="008F76AC"/>
    <w:rsid w:val="009072A3"/>
    <w:rsid w:val="009343E9"/>
    <w:rsid w:val="00937055"/>
    <w:rsid w:val="00964CC0"/>
    <w:rsid w:val="0098013B"/>
    <w:rsid w:val="009E14FF"/>
    <w:rsid w:val="009E79B8"/>
    <w:rsid w:val="00A47C72"/>
    <w:rsid w:val="00A57265"/>
    <w:rsid w:val="00AD0C34"/>
    <w:rsid w:val="00AD626B"/>
    <w:rsid w:val="00B666CB"/>
    <w:rsid w:val="00B72C14"/>
    <w:rsid w:val="00BD1D77"/>
    <w:rsid w:val="00C52ADD"/>
    <w:rsid w:val="00CB4747"/>
    <w:rsid w:val="00D2372C"/>
    <w:rsid w:val="00D577B3"/>
    <w:rsid w:val="00D831F3"/>
    <w:rsid w:val="00E02503"/>
    <w:rsid w:val="00E63C02"/>
    <w:rsid w:val="00EA179D"/>
    <w:rsid w:val="00EB66D2"/>
    <w:rsid w:val="00F07E10"/>
    <w:rsid w:val="00F56E73"/>
    <w:rsid w:val="00F73212"/>
    <w:rsid w:val="00F81884"/>
    <w:rsid w:val="00F92910"/>
    <w:rsid w:val="00F95131"/>
    <w:rsid w:val="00FC261A"/>
    <w:rsid w:val="00FC5997"/>
    <w:rsid w:val="00FD2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38</Words>
  <Characters>219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2015-10-05T07:40:00Z</cp:lastPrinted>
  <dcterms:created xsi:type="dcterms:W3CDTF">2015-10-14T06:38:00Z</dcterms:created>
  <dcterms:modified xsi:type="dcterms:W3CDTF">2015-10-14T09:13:00Z</dcterms:modified>
</cp:coreProperties>
</file>